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right"/>
        <w:rPr>
          <w:rFonts w:ascii="Times New Roman Bold" w:hAnsi="Times New Roman Bold" w:cs="Times New Roman Bold"/>
          <w:sz w:val="28"/>
          <w:szCs w:val="28"/>
        </w:rPr>
      </w:pPr>
      <w:r>
        <w:rPr>
          <w:rFonts w:ascii="Times New Roman Bold" w:hAnsi="Times New Roman Bold" w:cs="Times New Roman Bold"/>
          <w:sz w:val="28"/>
          <w:szCs w:val="28"/>
        </w:rPr>
        <w:t>Приложение 7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«Малой Нобелевской Премии»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center"/>
        <w:rPr>
          <w:rFonts w:ascii="Times New Roman Bold" w:hAnsi="Times New Roman Bold" w:cs="Times New Roman Bold"/>
          <w:sz w:val="28"/>
          <w:szCs w:val="28"/>
        </w:rPr>
      </w:pPr>
      <w:r>
        <w:rPr>
          <w:rFonts w:ascii="Times New Roman Bold" w:hAnsi="Times New Roman Bold" w:cs="Times New Roman Bold"/>
          <w:sz w:val="28"/>
          <w:szCs w:val="28"/>
        </w:rPr>
        <w:t xml:space="preserve">Регламентный лист Претендента 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специальной номинации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 достижения в области охраны окружающей среды»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Мои достижения по охране окружающей среды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 три последних года: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1008"/>
        <w:gridCol w:w="3652"/>
        <w:gridCol w:w="1800"/>
        <w:gridCol w:w="2332"/>
      </w:tblGrid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 Bold" w:hAnsi="Times New Roman Bold" w:cs="Times New Roman Bold"/>
                <w:sz w:val="28"/>
                <w:szCs w:val="28"/>
              </w:rPr>
            </w:pPr>
            <w:r>
              <w:rPr>
                <w:rFonts w:ascii="Times New Roman Bold" w:hAnsi="Times New Roman Bold" w:cs="Times New Roman Bold"/>
                <w:sz w:val="28"/>
                <w:szCs w:val="28"/>
              </w:rPr>
              <w:t>№ п\п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 Bold" w:hAnsi="Times New Roman Bold" w:cs="Times New Roman Bold"/>
                <w:sz w:val="28"/>
                <w:szCs w:val="28"/>
              </w:rPr>
            </w:pPr>
            <w:r>
              <w:rPr>
                <w:rFonts w:ascii="Times New Roman Bold" w:hAnsi="Times New Roman Bold" w:cs="Times New Roman Bold"/>
                <w:sz w:val="28"/>
                <w:szCs w:val="28"/>
              </w:rPr>
              <w:t>Достижение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  <w:rPr>
                <w:rFonts w:ascii="Times New Roman Bold" w:hAnsi="Times New Roman Bold" w:cs="Times New Roman Bold"/>
                <w:sz w:val="28"/>
                <w:szCs w:val="28"/>
              </w:rPr>
            </w:pPr>
            <w:r>
              <w:rPr>
                <w:rFonts w:ascii="Times New Roman Bold" w:hAnsi="Times New Roman Bold" w:cs="Times New Roman Bold"/>
                <w:sz w:val="28"/>
                <w:szCs w:val="28"/>
              </w:rPr>
              <w:t>Баллы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 Bold" w:hAnsi="Times New Roman Bold" w:cs="Times New Roman Bold"/>
                <w:sz w:val="28"/>
                <w:szCs w:val="28"/>
              </w:rPr>
            </w:pPr>
            <w:r>
              <w:rPr>
                <w:rFonts w:ascii="Times New Roman Bold" w:hAnsi="Times New Roman Bold" w:cs="Times New Roman Bold"/>
                <w:sz w:val="28"/>
                <w:szCs w:val="28"/>
              </w:rPr>
              <w:t>Фиксированные баллы</w:t>
            </w:r>
          </w:p>
        </w:tc>
      </w:tr>
      <w:tr w:rsidR="00B54C6B" w:rsidRPr="00061EF8">
        <w:trPr>
          <w:cantSplit/>
          <w:trHeight w:val="94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Успеваемость за последние 2 четверти (указывается  сумма баллов)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</w:pP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школьной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место в школьной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место в школьной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место в школьной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районной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место в районной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место в районной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место в районной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городской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место в городской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место в городской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место в городской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C6B">
        <w:trPr>
          <w:cantSplit/>
          <w:trHeight w:val="126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региональной (республиканской, областной, краевой)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4C6B">
        <w:trPr>
          <w:cantSplit/>
          <w:trHeight w:val="126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место в региональной (республиканской, областной, краевой)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C6B">
        <w:trPr>
          <w:cantSplit/>
          <w:trHeight w:val="126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место в региональной (республиканской, областной, краевой)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54C6B">
        <w:trPr>
          <w:cantSplit/>
          <w:trHeight w:val="126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место в региональной (республиканской, областной, краевой)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3-е место во Всероссийской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2-е место во Всероссийской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54C6B">
        <w:trPr>
          <w:cantSplit/>
          <w:trHeight w:val="6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 место во Всероссийской олимпиаде по экологии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54C6B" w:rsidRPr="00061EF8">
        <w:trPr>
          <w:cantSplit/>
          <w:trHeight w:val="94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конференциях и семинарах по экологии (за каждый диплом):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</w:pP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C6B">
        <w:trPr>
          <w:cantSplit/>
          <w:trHeight w:val="94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региональных (республиканских, областных, краевых)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международных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экологических десантах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региональных (республиканских, областных, краевых)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международных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C6B" w:rsidRPr="00061EF8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по охране окружающей среды (высадка деревьев, уборка леса, очистка водоемов и др.)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региональных (республиканских, областных, краевых)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российских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международных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C6B" w:rsidRPr="00061EF8">
        <w:trPr>
          <w:cantSplit/>
          <w:trHeight w:val="158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похвальных грамот и наград (кроме – за участие в мероприятиях, указанных в пп. 3-42) – за каждый диплом (награду, знак)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</w:pP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4C6B">
        <w:trPr>
          <w:cantSplit/>
          <w:trHeight w:val="94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(республиканский, областной, краевой)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российский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4C6B">
        <w:trPr>
          <w:cantSplit/>
          <w:trHeight w:val="39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347EFC">
            <w:pPr>
              <w:pStyle w:val="1"/>
              <w:numPr>
                <w:ilvl w:val="0"/>
                <w:numId w:val="1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C6B">
        <w:trPr>
          <w:cantSplit/>
          <w:trHeight w:val="390"/>
        </w:trPr>
        <w:tc>
          <w:tcPr>
            <w:tcW w:w="4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720"/>
              <w:jc w:val="center"/>
              <w:rPr>
                <w:rFonts w:ascii="Times New Roman Bold" w:hAnsi="Times New Roman Bold" w:cs="Times New Roman Bold"/>
                <w:sz w:val="28"/>
                <w:szCs w:val="28"/>
              </w:rPr>
            </w:pPr>
            <w:r>
              <w:rPr>
                <w:rFonts w:ascii="Times New Roman Bold" w:hAnsi="Times New Roman Bold" w:cs="Times New Roman Bold"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jc w:val="center"/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C6B" w:rsidRDefault="00B54C6B" w:rsidP="00D46298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after="0" w:line="240" w:lineRule="auto"/>
              <w:ind w:left="14"/>
              <w:jc w:val="center"/>
            </w:pPr>
          </w:p>
        </w:tc>
      </w:tr>
    </w:tbl>
    <w:p w:rsidR="00B54C6B" w:rsidRDefault="00B54C6B" w:rsidP="00347EFC">
      <w:pPr>
        <w:pStyle w:val="a0"/>
        <w:ind w:left="108"/>
        <w:rPr>
          <w:sz w:val="28"/>
          <w:szCs w:val="28"/>
        </w:rPr>
      </w:pPr>
    </w:p>
    <w:p w:rsidR="00B54C6B" w:rsidRDefault="00B54C6B" w:rsidP="00347EFC">
      <w:pPr>
        <w:pStyle w:val="B"/>
        <w:ind w:left="108"/>
        <w:rPr>
          <w:sz w:val="28"/>
          <w:szCs w:val="28"/>
        </w:rPr>
      </w:pPr>
    </w:p>
    <w:p w:rsidR="00B54C6B" w:rsidRDefault="00B54C6B" w:rsidP="00347EFC">
      <w:pPr>
        <w:pStyle w:val="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rPr>
          <w:sz w:val="28"/>
          <w:szCs w:val="28"/>
        </w:rPr>
      </w:pPr>
    </w:p>
    <w:p w:rsidR="00B54C6B" w:rsidRDefault="00B54C6B" w:rsidP="00061EF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Регламентный лист заполнен мною собственноручно. С проставленными баллами и общим итоговым количеством баллов  _________ (указывается прописью) согласен(согласна).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______________________20__ г.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_____________________________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принял и сверил _____________________________ </w:t>
      </w:r>
    </w:p>
    <w:p w:rsidR="00B54C6B" w:rsidRDefault="00B54C6B" w:rsidP="00347E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(ФИО, подпись ответственного от Регламентной комиссии)</w:t>
      </w:r>
    </w:p>
    <w:p w:rsidR="00B54C6B" w:rsidRPr="00347EFC" w:rsidRDefault="00B54C6B">
      <w:pPr>
        <w:rPr>
          <w:lang w:val="ru-RU"/>
        </w:rPr>
      </w:pPr>
    </w:p>
    <w:sectPr w:rsidR="00B54C6B" w:rsidRPr="00347EFC" w:rsidSect="00315159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C6B" w:rsidRDefault="00B54C6B" w:rsidP="00315159">
      <w:r>
        <w:separator/>
      </w:r>
    </w:p>
  </w:endnote>
  <w:endnote w:type="continuationSeparator" w:id="1">
    <w:p w:rsidR="00B54C6B" w:rsidRDefault="00B54C6B" w:rsidP="00315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6B" w:rsidRDefault="00B54C6B">
    <w:pPr>
      <w:pStyle w:val="A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849"/>
      </w:tabs>
      <w:rPr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C6B" w:rsidRDefault="00B54C6B" w:rsidP="00315159">
      <w:r>
        <w:separator/>
      </w:r>
    </w:p>
  </w:footnote>
  <w:footnote w:type="continuationSeparator" w:id="1">
    <w:p w:rsidR="00B54C6B" w:rsidRDefault="00B54C6B" w:rsidP="00315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6B" w:rsidRDefault="00B54C6B">
    <w:pPr>
      <w:pStyle w:val="A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849"/>
      </w:tabs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631E"/>
    <w:multiLevelType w:val="hybridMultilevel"/>
    <w:tmpl w:val="1F1AA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B2F90"/>
    <w:multiLevelType w:val="hybridMultilevel"/>
    <w:tmpl w:val="6296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EFC"/>
    <w:rsid w:val="00061EF8"/>
    <w:rsid w:val="001E141D"/>
    <w:rsid w:val="0026424C"/>
    <w:rsid w:val="00315159"/>
    <w:rsid w:val="00347EFC"/>
    <w:rsid w:val="00A6304D"/>
    <w:rsid w:val="00B54C6B"/>
    <w:rsid w:val="00D46298"/>
    <w:rsid w:val="00E86DAB"/>
    <w:rsid w:val="00EA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EF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вободная форма A"/>
    <w:uiPriority w:val="99"/>
    <w:rsid w:val="00347EFC"/>
    <w:rPr>
      <w:rFonts w:ascii="Times New Roman" w:hAnsi="Times New Roman"/>
      <w:color w:val="000000"/>
      <w:sz w:val="20"/>
      <w:szCs w:val="20"/>
    </w:rPr>
  </w:style>
  <w:style w:type="paragraph" w:customStyle="1" w:styleId="1">
    <w:name w:val="Обычный1"/>
    <w:uiPriority w:val="99"/>
    <w:rsid w:val="00347EFC"/>
    <w:pPr>
      <w:spacing w:after="200" w:line="276" w:lineRule="auto"/>
    </w:pPr>
    <w:rPr>
      <w:rFonts w:ascii="Lucida Grande" w:hAnsi="Lucida Grande" w:cs="Lucida Grande"/>
      <w:color w:val="000000"/>
    </w:rPr>
  </w:style>
  <w:style w:type="paragraph" w:customStyle="1" w:styleId="a0">
    <w:name w:val="Свободная форма"/>
    <w:uiPriority w:val="99"/>
    <w:rsid w:val="00347EFC"/>
    <w:rPr>
      <w:rFonts w:ascii="Times New Roman" w:hAnsi="Times New Roman"/>
      <w:color w:val="000000"/>
      <w:sz w:val="20"/>
      <w:szCs w:val="20"/>
    </w:rPr>
  </w:style>
  <w:style w:type="paragraph" w:customStyle="1" w:styleId="B">
    <w:name w:val="Свободная форма B"/>
    <w:uiPriority w:val="99"/>
    <w:rsid w:val="00347EFC"/>
    <w:rPr>
      <w:rFonts w:ascii="Times New Roman" w:hAnsi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418</Words>
  <Characters>2386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Ольга</dc:creator>
  <cp:keywords/>
  <dc:description/>
  <cp:lastModifiedBy>Customer</cp:lastModifiedBy>
  <cp:revision>2</cp:revision>
  <dcterms:created xsi:type="dcterms:W3CDTF">2011-10-06T13:51:00Z</dcterms:created>
  <dcterms:modified xsi:type="dcterms:W3CDTF">2011-10-17T05:16:00Z</dcterms:modified>
</cp:coreProperties>
</file>